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03DD1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FERRERS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51003A9D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D58203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972EC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Saxmondham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Lowestoft</w:t>
      </w:r>
      <w:proofErr w:type="spellEnd"/>
      <w:r>
        <w:rPr>
          <w:rFonts w:ascii="Times New Roman" w:hAnsi="Times New Roman" w:cs="Times New Roman"/>
          <w:sz w:val="24"/>
          <w:szCs w:val="24"/>
        </w:rPr>
        <w:t>,  Suffolk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(q.v.), was pardoned for not </w:t>
      </w:r>
    </w:p>
    <w:p w14:paraId="3BEAACAA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him, Henry Wyche of London(q.v.),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Nunney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</w:t>
      </w:r>
    </w:p>
    <w:p w14:paraId="34EEC2EF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Henry Heed(q.v.) touching a trespass.  </w:t>
      </w:r>
    </w:p>
    <w:p w14:paraId="46B9281C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p.6)</w:t>
      </w:r>
    </w:p>
    <w:p w14:paraId="4844997B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C0DF53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42C40" w14:textId="77777777" w:rsidR="005D6DD2" w:rsidRDefault="005D6DD2" w:rsidP="005D6D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08086E1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9D099" w14:textId="77777777" w:rsidR="005D6DD2" w:rsidRDefault="005D6DD2" w:rsidP="009139A6">
      <w:r>
        <w:separator/>
      </w:r>
    </w:p>
  </w:endnote>
  <w:endnote w:type="continuationSeparator" w:id="0">
    <w:p w14:paraId="311911F7" w14:textId="77777777" w:rsidR="005D6DD2" w:rsidRDefault="005D6D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53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545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1E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3A093" w14:textId="77777777" w:rsidR="005D6DD2" w:rsidRDefault="005D6DD2" w:rsidP="009139A6">
      <w:r>
        <w:separator/>
      </w:r>
    </w:p>
  </w:footnote>
  <w:footnote w:type="continuationSeparator" w:id="0">
    <w:p w14:paraId="31FF39F9" w14:textId="77777777" w:rsidR="005D6DD2" w:rsidRDefault="005D6D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5B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F5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DD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DD2"/>
    <w:rsid w:val="000666E0"/>
    <w:rsid w:val="002510B7"/>
    <w:rsid w:val="005C130B"/>
    <w:rsid w:val="005D6DD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F33A8"/>
  <w15:chartTrackingRefBased/>
  <w15:docId w15:val="{C98E9BE9-8DC3-4706-9953-B0B839A3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2021-04-27T11:59:00Z</dcterms:created>
  <dcterms:modified xsi:type="dcterms:W3CDTF">2021-04-27T11:59:00Z</dcterms:modified>
</cp:coreProperties>
</file>